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A039B" w14:textId="459D72E2" w:rsidR="00BA00AB" w:rsidRDefault="001C1AF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FURBOUR</w:t>
      </w:r>
      <w:r>
        <w:rPr>
          <w:rFonts w:cs="Times New Roman"/>
          <w:szCs w:val="24"/>
        </w:rPr>
        <w:t xml:space="preserve">       (fl.1453-4)</w:t>
      </w:r>
    </w:p>
    <w:p w14:paraId="444D1FEB" w14:textId="2BE866B7" w:rsidR="001C1AF2" w:rsidRDefault="001C1AF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Cutler.</w:t>
      </w:r>
    </w:p>
    <w:p w14:paraId="0DB954FF" w14:textId="19FE7E4D" w:rsidR="001C1AF2" w:rsidRDefault="001C1AF2" w:rsidP="009139A6">
      <w:pPr>
        <w:pStyle w:val="NoSpacing"/>
        <w:rPr>
          <w:rFonts w:cs="Times New Roman"/>
          <w:szCs w:val="24"/>
        </w:rPr>
      </w:pPr>
    </w:p>
    <w:p w14:paraId="53400446" w14:textId="59F0C306" w:rsidR="001C1AF2" w:rsidRDefault="001C1AF2" w:rsidP="009139A6">
      <w:pPr>
        <w:pStyle w:val="NoSpacing"/>
        <w:rPr>
          <w:rFonts w:cs="Times New Roman"/>
          <w:szCs w:val="24"/>
        </w:rPr>
      </w:pPr>
    </w:p>
    <w:p w14:paraId="0476B5F8" w14:textId="5529E333" w:rsidR="001C1AF2" w:rsidRDefault="001C1AF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1453-4</w:t>
      </w:r>
      <w:r>
        <w:rPr>
          <w:rFonts w:cs="Times New Roman"/>
          <w:szCs w:val="24"/>
        </w:rPr>
        <w:tab/>
        <w:t>He had an apprentice, called Thomas Braundon(q.v.).</w:t>
      </w:r>
    </w:p>
    <w:p w14:paraId="42FE118A" w14:textId="32F03F65" w:rsidR="001C1AF2" w:rsidRDefault="001C1AF2" w:rsidP="001C1AF2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(“History of the Cutlers’ Company of London and of the Minor Cutlery Crafts, With Biographical Notices of Early London Cutlers” by Charles Welch vol.I published by the Cutlers’ Company 1916</w:t>
      </w:r>
      <w:r>
        <w:rPr>
          <w:rFonts w:eastAsia="Times New Roman" w:cs="Times New Roman"/>
          <w:szCs w:val="24"/>
        </w:rPr>
        <w:t xml:space="preserve"> p.358)</w:t>
      </w:r>
    </w:p>
    <w:p w14:paraId="45BCCBD3" w14:textId="76E43816" w:rsidR="001C1AF2" w:rsidRDefault="001C1AF2" w:rsidP="001C1AF2">
      <w:pPr>
        <w:pStyle w:val="NoSpacing"/>
        <w:rPr>
          <w:rFonts w:eastAsia="Times New Roman" w:cs="Times New Roman"/>
          <w:szCs w:val="24"/>
        </w:rPr>
      </w:pPr>
    </w:p>
    <w:p w14:paraId="2C48AD6A" w14:textId="7B317413" w:rsidR="001C1AF2" w:rsidRDefault="001C1AF2" w:rsidP="001C1AF2">
      <w:pPr>
        <w:pStyle w:val="NoSpacing"/>
        <w:rPr>
          <w:rFonts w:eastAsia="Times New Roman" w:cs="Times New Roman"/>
          <w:szCs w:val="24"/>
        </w:rPr>
      </w:pPr>
    </w:p>
    <w:p w14:paraId="333F026D" w14:textId="113480AA" w:rsidR="001C1AF2" w:rsidRPr="001C1AF2" w:rsidRDefault="001C1AF2" w:rsidP="001C1AF2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 February 2023</w:t>
      </w:r>
    </w:p>
    <w:sectPr w:rsidR="001C1AF2" w:rsidRPr="001C1A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D7847" w14:textId="77777777" w:rsidR="001C1AF2" w:rsidRDefault="001C1AF2" w:rsidP="009139A6">
      <w:r>
        <w:separator/>
      </w:r>
    </w:p>
  </w:endnote>
  <w:endnote w:type="continuationSeparator" w:id="0">
    <w:p w14:paraId="113036F1" w14:textId="77777777" w:rsidR="001C1AF2" w:rsidRDefault="001C1AF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57EF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0BF9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96A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90FE0" w14:textId="77777777" w:rsidR="001C1AF2" w:rsidRDefault="001C1AF2" w:rsidP="009139A6">
      <w:r>
        <w:separator/>
      </w:r>
    </w:p>
  </w:footnote>
  <w:footnote w:type="continuationSeparator" w:id="0">
    <w:p w14:paraId="4BFDEB82" w14:textId="77777777" w:rsidR="001C1AF2" w:rsidRDefault="001C1AF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C7B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845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50A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AF2"/>
    <w:rsid w:val="000666E0"/>
    <w:rsid w:val="001C1AF2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FFAF4"/>
  <w15:chartTrackingRefBased/>
  <w15:docId w15:val="{99475DAF-6F1B-43DC-9555-54A05B6AB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2023-02-01T19:17:00Z</dcterms:created>
  <dcterms:modified xsi:type="dcterms:W3CDTF">2023-02-01T19:19:00Z</dcterms:modified>
</cp:coreProperties>
</file>